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54025" w14:textId="77777777" w:rsidR="00052021" w:rsidRDefault="00052021" w:rsidP="000520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WIGGE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70BAB23E" w14:textId="77777777" w:rsidR="00052021" w:rsidRDefault="00052021" w:rsidP="000520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54D674" w14:textId="77777777" w:rsidR="00052021" w:rsidRDefault="00052021" w:rsidP="000520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B40990" w14:textId="77777777" w:rsidR="00052021" w:rsidRDefault="00052021" w:rsidP="000520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Mar.1460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 bequest in the Will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Colyn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Newbury, Berkshire(q.v.).</w:t>
      </w:r>
    </w:p>
    <w:p w14:paraId="2FDFC8F5" w14:textId="77777777" w:rsidR="00052021" w:rsidRDefault="00052021" w:rsidP="0005202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(“Early Berkshire Wills, from the P.C.C. ante 1558” taken from the “Berkshire, Buckinghamshire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Archaeological Journal” vol.20 pp.61-2)</w:t>
      </w:r>
    </w:p>
    <w:p w14:paraId="372D2B35" w14:textId="77777777" w:rsidR="00052021" w:rsidRDefault="00052021" w:rsidP="000520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DF5FAD" w14:textId="77777777" w:rsidR="00052021" w:rsidRDefault="00052021" w:rsidP="000520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665E5E" w14:textId="77777777" w:rsidR="00052021" w:rsidRDefault="00052021" w:rsidP="000520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2022</w:t>
      </w:r>
    </w:p>
    <w:p w14:paraId="5188913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8E664" w14:textId="77777777" w:rsidR="00052021" w:rsidRDefault="00052021" w:rsidP="009139A6">
      <w:r>
        <w:separator/>
      </w:r>
    </w:p>
  </w:endnote>
  <w:endnote w:type="continuationSeparator" w:id="0">
    <w:p w14:paraId="2C1AB443" w14:textId="77777777" w:rsidR="00052021" w:rsidRDefault="000520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A4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02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120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6D68B" w14:textId="77777777" w:rsidR="00052021" w:rsidRDefault="00052021" w:rsidP="009139A6">
      <w:r>
        <w:separator/>
      </w:r>
    </w:p>
  </w:footnote>
  <w:footnote w:type="continuationSeparator" w:id="0">
    <w:p w14:paraId="04EFC39A" w14:textId="77777777" w:rsidR="00052021" w:rsidRDefault="000520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29B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6B9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EAA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021"/>
    <w:rsid w:val="0005202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D6E92"/>
  <w15:chartTrackingRefBased/>
  <w15:docId w15:val="{EE3F40DA-B411-4376-BA6D-2B7F18FC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2022-04-27T11:23:00Z</dcterms:created>
  <dcterms:modified xsi:type="dcterms:W3CDTF">2022-04-27T11:23:00Z</dcterms:modified>
</cp:coreProperties>
</file>